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3D98657B" w14:textId="1C499A66" w:rsidR="006D6D68" w:rsidRDefault="006D6D68" w:rsidP="006D6D68">
      <w:pPr>
        <w:spacing w:line="276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OTKUP METALNOG OTPADA </w:t>
      </w:r>
      <w:r w:rsidRPr="00415B91">
        <w:rPr>
          <w:rFonts w:ascii="Arial" w:hAnsi="Arial" w:cs="Arial"/>
          <w:b/>
          <w:iCs/>
        </w:rPr>
        <w:t>KB 16 01 17</w:t>
      </w:r>
      <w:r w:rsidR="001D7FEA">
        <w:rPr>
          <w:rFonts w:ascii="Arial" w:hAnsi="Arial" w:cs="Arial"/>
          <w:b/>
          <w:iCs/>
        </w:rPr>
        <w:t xml:space="preserve"> </w:t>
      </w:r>
      <w:r w:rsidRPr="00415B91">
        <w:rPr>
          <w:rFonts w:ascii="Arial" w:hAnsi="Arial" w:cs="Arial"/>
          <w:b/>
          <w:iCs/>
        </w:rPr>
        <w:t xml:space="preserve">i KB </w:t>
      </w:r>
      <w:r w:rsidR="001D17C9">
        <w:rPr>
          <w:rFonts w:ascii="Arial" w:hAnsi="Arial" w:cs="Arial"/>
          <w:b/>
          <w:iCs/>
        </w:rPr>
        <w:t>20 01 40</w:t>
      </w:r>
    </w:p>
    <w:p w14:paraId="6E3A346F" w14:textId="3CBFA28F"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="001D7FEA">
        <w:rPr>
          <w:rFonts w:ascii="Arial" w:hAnsi="Arial" w:cs="Arial"/>
          <w:b/>
          <w:szCs w:val="24"/>
        </w:rPr>
        <w:t>11</w:t>
      </w:r>
      <w:r w:rsidR="00345ACC" w:rsidRPr="00DD3024">
        <w:rPr>
          <w:rFonts w:ascii="Arial" w:hAnsi="Arial" w:cs="Arial"/>
          <w:b/>
          <w:szCs w:val="24"/>
        </w:rPr>
        <w:t>/202</w:t>
      </w:r>
      <w:r w:rsidR="00D73B05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718342B0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3C36DF">
        <w:rPr>
          <w:rFonts w:ascii="Arial" w:eastAsia="Calibri" w:hAnsi="Arial" w:cs="Arial"/>
        </w:rPr>
        <w:t>je</w:t>
      </w:r>
      <w:r w:rsidRPr="003C36DF">
        <w:rPr>
          <w:rFonts w:ascii="Arial" w:eastAsia="Calibri" w:hAnsi="Arial" w:cs="Arial"/>
        </w:rPr>
        <w:t xml:space="preserve"> </w:t>
      </w:r>
      <w:r w:rsidR="00EF1F54" w:rsidRPr="003C36DF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1D17C9"/>
    <w:rsid w:val="001D7FEA"/>
    <w:rsid w:val="002108AE"/>
    <w:rsid w:val="00252C62"/>
    <w:rsid w:val="002803AB"/>
    <w:rsid w:val="002E2635"/>
    <w:rsid w:val="0030105E"/>
    <w:rsid w:val="0033514C"/>
    <w:rsid w:val="00345ACC"/>
    <w:rsid w:val="003C36DF"/>
    <w:rsid w:val="004008B2"/>
    <w:rsid w:val="00430DF6"/>
    <w:rsid w:val="00471434"/>
    <w:rsid w:val="004B169B"/>
    <w:rsid w:val="004C62FB"/>
    <w:rsid w:val="005213F0"/>
    <w:rsid w:val="005D06F2"/>
    <w:rsid w:val="005D3169"/>
    <w:rsid w:val="006D6D68"/>
    <w:rsid w:val="007246AC"/>
    <w:rsid w:val="0072613B"/>
    <w:rsid w:val="0078728F"/>
    <w:rsid w:val="007C59A7"/>
    <w:rsid w:val="00863945"/>
    <w:rsid w:val="008B381E"/>
    <w:rsid w:val="008D3291"/>
    <w:rsid w:val="008F4E37"/>
    <w:rsid w:val="0093127B"/>
    <w:rsid w:val="00986644"/>
    <w:rsid w:val="009B5B61"/>
    <w:rsid w:val="00AB1D0C"/>
    <w:rsid w:val="00BA2366"/>
    <w:rsid w:val="00BC48C7"/>
    <w:rsid w:val="00BE4CCD"/>
    <w:rsid w:val="00C1171D"/>
    <w:rsid w:val="00D0576B"/>
    <w:rsid w:val="00D17981"/>
    <w:rsid w:val="00D43FD8"/>
    <w:rsid w:val="00D73B05"/>
    <w:rsid w:val="00D95A14"/>
    <w:rsid w:val="00D95A43"/>
    <w:rsid w:val="00DD3024"/>
    <w:rsid w:val="00E13463"/>
    <w:rsid w:val="00E26B7E"/>
    <w:rsid w:val="00E35E40"/>
    <w:rsid w:val="00E84C19"/>
    <w:rsid w:val="00EB1D36"/>
    <w:rsid w:val="00EF1F54"/>
    <w:rsid w:val="00F24F23"/>
    <w:rsid w:val="00F74C9C"/>
    <w:rsid w:val="00F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4</cp:revision>
  <cp:lastPrinted>2022-09-13T12:05:00Z</cp:lastPrinted>
  <dcterms:created xsi:type="dcterms:W3CDTF">2026-05-21T16:18:00Z</dcterms:created>
  <dcterms:modified xsi:type="dcterms:W3CDTF">2026-06-03T09:37:00Z</dcterms:modified>
</cp:coreProperties>
</file>